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78CDB" w14:textId="77777777" w:rsidR="00507B0B" w:rsidRDefault="00507B0B" w:rsidP="00E966EA"/>
    <w:p w14:paraId="05B39A82" w14:textId="77777777" w:rsidR="00507B0B" w:rsidRDefault="00507B0B" w:rsidP="00E966E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6"/>
      </w:tblGrid>
      <w:tr w:rsidR="00C578DB" w:rsidRPr="00542587" w14:paraId="35FDA414" w14:textId="77777777" w:rsidTr="00DA0968">
        <w:trPr>
          <w:trHeight w:hRule="exact" w:val="3094"/>
        </w:trPr>
        <w:tc>
          <w:tcPr>
            <w:tcW w:w="9016" w:type="dxa"/>
          </w:tcPr>
          <w:p w14:paraId="563B24BF" w14:textId="77777777" w:rsidR="00FA00D1" w:rsidRPr="00931F6B" w:rsidRDefault="0076598F" w:rsidP="00025EB6">
            <w:pPr>
              <w:pStyle w:val="Forside"/>
            </w:pPr>
            <w:r>
              <w:t>Bilag 10</w:t>
            </w:r>
            <w:r w:rsidR="00DA0968" w:rsidRPr="00DA0968">
              <w:t xml:space="preserve"> </w:t>
            </w:r>
            <w:r w:rsidRPr="0076598F">
              <w:t xml:space="preserve">Mal for Forpliktelseserklæring </w:t>
            </w:r>
            <w:sdt>
              <w:sdtPr>
                <w:rPr>
                  <w:b w:val="0"/>
                </w:rPr>
                <w:alias w:val="Beskrivelse"/>
                <w:tag w:val="Beskrivelse"/>
                <w:id w:val="1371734634"/>
                <w:placeholder>
                  <w:docPart w:val="E34A271A0ECC40D59B3650573E7B0014"/>
                </w:placeholder>
                <w:text w:multiLine="1"/>
              </w:sdtPr>
              <w:sdtEndPr/>
              <w:sdtContent>
                <w:r w:rsidR="009665FA" w:rsidRPr="004C1ACD">
                  <w:rPr>
                    <w:b w:val="0"/>
                  </w:rPr>
                  <w:br/>
                </w:r>
                <w:r w:rsidR="009665FA" w:rsidRPr="004C1ACD">
                  <w:rPr>
                    <w:b w:val="0"/>
                  </w:rPr>
                  <w:br/>
                  <w:t>Statlig fellesavtale om kjøp av</w:t>
                </w:r>
                <w:r w:rsidR="004C1ACD" w:rsidRPr="004C1ACD">
                  <w:rPr>
                    <w:b w:val="0"/>
                  </w:rPr>
                  <w:t xml:space="preserve"> forbruksmateriell</w:t>
                </w:r>
                <w:r w:rsidR="009665FA" w:rsidRPr="004C1ACD">
                  <w:rPr>
                    <w:b w:val="0"/>
                  </w:rPr>
                  <w:br/>
                </w:r>
              </w:sdtContent>
            </w:sdt>
          </w:p>
        </w:tc>
      </w:tr>
    </w:tbl>
    <w:p w14:paraId="5E8C744C" w14:textId="77777777" w:rsidR="00E7726E" w:rsidRDefault="00E7726E" w:rsidP="00E966EA"/>
    <w:p w14:paraId="4D566A11" w14:textId="77777777" w:rsidR="00DA13E2" w:rsidRDefault="0079189B" w:rsidP="00E966EA">
      <w:pPr>
        <w:sectPr w:rsidR="00DA13E2" w:rsidSect="00FA00D1">
          <w:headerReference w:type="first" r:id="rId12"/>
          <w:pgSz w:w="11906" w:h="16838"/>
          <w:pgMar w:top="2126" w:right="1418" w:bottom="1418" w:left="1446" w:header="709" w:footer="709" w:gutter="0"/>
          <w:cols w:space="708"/>
          <w:titlePg/>
          <w:docGrid w:linePitch="408"/>
        </w:sectPr>
      </w:pPr>
      <w:r>
        <w:drawing>
          <wp:anchor distT="0" distB="0" distL="114300" distR="114300" simplePos="0" relativeHeight="251658240" behindDoc="0" locked="0" layoutInCell="1" allowOverlap="1" wp14:anchorId="7A4B04AA" wp14:editId="2AFEF0E2">
            <wp:simplePos x="0" y="0"/>
            <wp:positionH relativeFrom="column">
              <wp:posOffset>234315</wp:posOffset>
            </wp:positionH>
            <wp:positionV relativeFrom="paragraph">
              <wp:posOffset>1514475</wp:posOffset>
            </wp:positionV>
            <wp:extent cx="5581018" cy="2781300"/>
            <wp:effectExtent l="0" t="0" r="635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018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2FDB95" w14:textId="77777777" w:rsidR="004A5F44" w:rsidRPr="003356F0" w:rsidRDefault="004A5F44" w:rsidP="004A5F44">
      <w:pPr>
        <w:pStyle w:val="Undertittel"/>
        <w:rPr>
          <w:rFonts w:asciiTheme="minorHAnsi" w:hAnsiTheme="minorHAnsi"/>
          <w:b/>
          <w:color w:val="auto"/>
          <w:sz w:val="24"/>
        </w:rPr>
      </w:pPr>
      <w:bookmarkStart w:id="0" w:name="_Toc161032998"/>
      <w:bookmarkStart w:id="1" w:name="_Toc421703905"/>
      <w:r w:rsidRPr="003356F0">
        <w:rPr>
          <w:rFonts w:asciiTheme="minorHAnsi" w:hAnsiTheme="minorHAnsi"/>
          <w:b/>
          <w:color w:val="auto"/>
          <w:sz w:val="24"/>
        </w:rPr>
        <w:lastRenderedPageBreak/>
        <w:t>Forpliktelseserklæ</w:t>
      </w:r>
      <w:r>
        <w:rPr>
          <w:rFonts w:asciiTheme="minorHAnsi" w:hAnsiTheme="minorHAnsi"/>
          <w:b/>
          <w:color w:val="auto"/>
          <w:sz w:val="24"/>
        </w:rPr>
        <w:t xml:space="preserve">ring </w:t>
      </w:r>
      <w:r w:rsidR="006719AA">
        <w:rPr>
          <w:rFonts w:asciiTheme="minorHAnsi" w:hAnsiTheme="minorHAnsi"/>
          <w:b/>
          <w:color w:val="auto"/>
          <w:sz w:val="24"/>
        </w:rPr>
        <w:t>for Statlig fellesavtale om kjøp a</w:t>
      </w:r>
      <w:r w:rsidR="004C1ACD">
        <w:rPr>
          <w:rFonts w:asciiTheme="minorHAnsi" w:hAnsiTheme="minorHAnsi"/>
          <w:b/>
          <w:color w:val="auto"/>
          <w:sz w:val="24"/>
        </w:rPr>
        <w:t>v forbruksmateriell</w:t>
      </w:r>
    </w:p>
    <w:p w14:paraId="52078898" w14:textId="77777777" w:rsidR="004A5F44" w:rsidRDefault="004A5F44" w:rsidP="004A5F44">
      <w:pPr>
        <w:rPr>
          <w:rFonts w:eastAsia="Times New Roman"/>
          <w:lang w:eastAsia="nb-NO"/>
        </w:rPr>
      </w:pPr>
      <w:r>
        <w:rPr>
          <w:rFonts w:eastAsia="Times New Roman"/>
          <w:lang w:eastAsia="nb-NO"/>
        </w:rPr>
        <w:t>Denne erklæringen gjelder når Leverandøren får støtte fra andre foretak</w:t>
      </w:r>
      <w:r w:rsidR="00CC2A26">
        <w:rPr>
          <w:rFonts w:eastAsia="Times New Roman"/>
          <w:lang w:eastAsia="nb-NO"/>
        </w:rPr>
        <w:t xml:space="preserve"> </w:t>
      </w:r>
      <w:r>
        <w:rPr>
          <w:rFonts w:eastAsia="Times New Roman"/>
          <w:lang w:eastAsia="nb-NO"/>
        </w:rPr>
        <w:t>(virksomheter), som eksempelvis underleverandører</w:t>
      </w:r>
      <w:r w:rsidR="00CC2A26">
        <w:rPr>
          <w:rFonts w:eastAsia="Times New Roman"/>
          <w:lang w:eastAsia="nb-NO"/>
        </w:rPr>
        <w:t>,</w:t>
      </w:r>
      <w:r>
        <w:rPr>
          <w:rFonts w:eastAsia="Times New Roman"/>
          <w:lang w:eastAsia="nb-NO"/>
        </w:rPr>
        <w:t xml:space="preserve"> jf</w:t>
      </w:r>
      <w:r w:rsidR="00CC2A26">
        <w:rPr>
          <w:rFonts w:eastAsia="Times New Roman"/>
          <w:lang w:eastAsia="nb-NO"/>
        </w:rPr>
        <w:t>.</w:t>
      </w:r>
      <w:r>
        <w:rPr>
          <w:rFonts w:eastAsia="Times New Roman"/>
          <w:lang w:eastAsia="nb-NO"/>
        </w:rPr>
        <w:t xml:space="preserve"> </w:t>
      </w:r>
      <w:r w:rsidR="003F5B6F">
        <w:rPr>
          <w:rFonts w:eastAsia="Times New Roman"/>
          <w:lang w:eastAsia="nb-NO"/>
        </w:rPr>
        <w:t>anskaffelsesforskriften</w:t>
      </w:r>
      <w:r>
        <w:rPr>
          <w:rFonts w:eastAsia="Times New Roman"/>
          <w:lang w:eastAsia="nb-NO"/>
        </w:rPr>
        <w:t xml:space="preserve"> § 16-10. </w:t>
      </w:r>
    </w:p>
    <w:p w14:paraId="0610022B" w14:textId="579D00BB" w:rsidR="004A5F44" w:rsidRPr="00774B14" w:rsidRDefault="00CC2A26" w:rsidP="004A5F44">
      <w:pPr>
        <w:rPr>
          <w:rFonts w:eastAsia="Times New Roman"/>
          <w:lang w:eastAsia="nb-NO"/>
        </w:rPr>
      </w:pPr>
      <w:r>
        <w:rPr>
          <w:rFonts w:eastAsia="Times New Roman"/>
          <w:lang w:eastAsia="nb-NO"/>
        </w:rPr>
        <w:t>Det g</w:t>
      </w:r>
      <w:r w:rsidR="004A5F44">
        <w:rPr>
          <w:rFonts w:eastAsia="Times New Roman"/>
          <w:lang w:eastAsia="nb-NO"/>
        </w:rPr>
        <w:t>jør</w:t>
      </w:r>
      <w:r>
        <w:rPr>
          <w:rFonts w:eastAsia="Times New Roman"/>
          <w:lang w:eastAsia="nb-NO"/>
        </w:rPr>
        <w:t>es</w:t>
      </w:r>
      <w:r w:rsidR="004A5F44">
        <w:rPr>
          <w:rFonts w:eastAsia="Times New Roman"/>
          <w:lang w:eastAsia="nb-NO"/>
        </w:rPr>
        <w:t xml:space="preserve"> oppmerksom på at i henhold til </w:t>
      </w:r>
      <w:r w:rsidR="00774B14">
        <w:rPr>
          <w:rFonts w:eastAsia="Times New Roman"/>
          <w:lang w:eastAsia="nb-NO"/>
        </w:rPr>
        <w:t xml:space="preserve">anskaffelsesforskriftens </w:t>
      </w:r>
      <w:r w:rsidR="004A5F44">
        <w:rPr>
          <w:rFonts w:eastAsia="Times New Roman"/>
          <w:lang w:eastAsia="nb-NO"/>
        </w:rPr>
        <w:t>§16-10 (3) skal foretakene som Lever</w:t>
      </w:r>
      <w:r>
        <w:rPr>
          <w:rFonts w:eastAsia="Times New Roman"/>
          <w:lang w:eastAsia="nb-NO"/>
        </w:rPr>
        <w:t>andøren støtter seg på oppfylle</w:t>
      </w:r>
      <w:r w:rsidR="004A5F44">
        <w:rPr>
          <w:rFonts w:eastAsia="Times New Roman"/>
          <w:lang w:eastAsia="nb-NO"/>
        </w:rPr>
        <w:t xml:space="preserve"> de relevante kvalifikasjonskravene ved utfylling av ESPD (europeisk egenerklærings</w:t>
      </w:r>
      <w:r>
        <w:rPr>
          <w:rFonts w:eastAsia="Times New Roman"/>
          <w:lang w:eastAsia="nb-NO"/>
        </w:rPr>
        <w:t xml:space="preserve">skjema), se </w:t>
      </w:r>
      <w:r w:rsidR="006719AA">
        <w:rPr>
          <w:rFonts w:eastAsia="Times New Roman"/>
          <w:lang w:eastAsia="nb-NO"/>
        </w:rPr>
        <w:t>K</w:t>
      </w:r>
      <w:r>
        <w:rPr>
          <w:rFonts w:eastAsia="Times New Roman"/>
          <w:lang w:eastAsia="nb-NO"/>
        </w:rPr>
        <w:t>onkurransebestemmelse</w:t>
      </w:r>
      <w:r w:rsidR="003C5698">
        <w:rPr>
          <w:rFonts w:eastAsia="Times New Roman"/>
          <w:lang w:eastAsia="nb-NO"/>
        </w:rPr>
        <w:t>r</w:t>
      </w:r>
      <w:r w:rsidR="00E71CA5">
        <w:rPr>
          <w:rFonts w:eastAsia="Times New Roman"/>
          <w:lang w:eastAsia="nb-NO"/>
        </w:rPr>
        <w:t xml:space="preserve"> punkt </w:t>
      </w:r>
      <w:r w:rsidR="00746114">
        <w:rPr>
          <w:rFonts w:eastAsia="Times New Roman"/>
          <w:lang w:eastAsia="nb-NO"/>
        </w:rPr>
        <w:t>6</w:t>
      </w:r>
      <w:r w:rsidR="004A5F44">
        <w:rPr>
          <w:rFonts w:eastAsia="Times New Roman"/>
          <w:lang w:eastAsia="nb-NO"/>
        </w:rPr>
        <w:t xml:space="preserve"> for nærmere informasjon om utfylling av ESPD skjema.</w:t>
      </w:r>
    </w:p>
    <w:p w14:paraId="2F2FE205" w14:textId="77777777" w:rsidR="004A5F44" w:rsidRPr="00FD476C" w:rsidRDefault="004A5F44" w:rsidP="004A5F44">
      <w:pPr>
        <w:keepLines/>
        <w:tabs>
          <w:tab w:val="left" w:pos="720"/>
        </w:tabs>
        <w:spacing w:before="60" w:after="60"/>
        <w:rPr>
          <w:rFonts w:eastAsia="Times New Roman"/>
          <w:sz w:val="24"/>
          <w:lang w:eastAsia="nb-NO"/>
        </w:rPr>
      </w:pPr>
    </w:p>
    <w:tbl>
      <w:tblPr>
        <w:tblW w:w="0" w:type="auto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2613"/>
        <w:gridCol w:w="6339"/>
      </w:tblGrid>
      <w:tr w:rsidR="004A5F44" w:rsidRPr="00FD476C" w14:paraId="36A356FF" w14:textId="77777777" w:rsidTr="00E96BD6">
        <w:trPr>
          <w:trHeight w:val="85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AFEAEB5" w14:textId="77777777" w:rsidR="004A5F44" w:rsidRPr="00C932CB" w:rsidRDefault="004A5F44" w:rsidP="00E96BD6">
            <w:pPr>
              <w:rPr>
                <w:rFonts w:eastAsia="Times New Roman"/>
                <w:b/>
                <w:lang w:eastAsia="nb-NO"/>
              </w:rPr>
            </w:pPr>
            <w:r>
              <w:rPr>
                <w:rFonts w:eastAsia="Times New Roman"/>
                <w:b/>
                <w:lang w:eastAsia="nb-NO"/>
              </w:rPr>
              <w:t>Foretak</w:t>
            </w:r>
          </w:p>
        </w:tc>
        <w:tc>
          <w:tcPr>
            <w:tcW w:w="6768" w:type="dxa"/>
            <w:vAlign w:val="center"/>
          </w:tcPr>
          <w:p w14:paraId="77814E3C" w14:textId="77777777" w:rsidR="004A5F44" w:rsidRPr="00FD476C" w:rsidRDefault="004A5F44" w:rsidP="00E96BD6">
            <w:pPr>
              <w:rPr>
                <w:rFonts w:eastAsia="Times New Roman"/>
                <w:highlight w:val="yellow"/>
                <w:lang w:eastAsia="nb-NO"/>
              </w:rPr>
            </w:pPr>
            <w:r w:rsidRPr="00FD476C">
              <w:rPr>
                <w:rFonts w:eastAsia="Times New Roman"/>
                <w:highlight w:val="yellow"/>
                <w:lang w:eastAsia="nb-NO"/>
              </w:rPr>
              <w:t>[fyll inn]</w:t>
            </w:r>
          </w:p>
        </w:tc>
      </w:tr>
      <w:tr w:rsidR="004A5F44" w:rsidRPr="00FD476C" w14:paraId="2F30D19A" w14:textId="77777777" w:rsidTr="00E96BD6">
        <w:trPr>
          <w:trHeight w:val="85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34D5093" w14:textId="77777777" w:rsidR="004A5F44" w:rsidRPr="00C932CB" w:rsidRDefault="004A5F44" w:rsidP="00E96BD6">
            <w:pPr>
              <w:rPr>
                <w:rFonts w:eastAsia="Times New Roman"/>
                <w:b/>
                <w:lang w:eastAsia="nb-NO"/>
              </w:rPr>
            </w:pPr>
            <w:r w:rsidRPr="00C932CB">
              <w:rPr>
                <w:rFonts w:eastAsia="Times New Roman"/>
                <w:b/>
                <w:lang w:eastAsia="nb-NO"/>
              </w:rPr>
              <w:t>Organisasjonsnummer</w:t>
            </w:r>
          </w:p>
        </w:tc>
        <w:tc>
          <w:tcPr>
            <w:tcW w:w="6768" w:type="dxa"/>
            <w:vAlign w:val="center"/>
          </w:tcPr>
          <w:p w14:paraId="3818EC5F" w14:textId="77777777" w:rsidR="004A5F44" w:rsidRPr="00FD476C" w:rsidRDefault="004A5F44" w:rsidP="00E96BD6">
            <w:pPr>
              <w:rPr>
                <w:rFonts w:eastAsia="Times New Roman"/>
                <w:highlight w:val="yellow"/>
                <w:lang w:eastAsia="nb-NO"/>
              </w:rPr>
            </w:pPr>
            <w:r w:rsidRPr="00FD476C">
              <w:rPr>
                <w:rFonts w:eastAsia="Times New Roman"/>
                <w:highlight w:val="yellow"/>
                <w:lang w:eastAsia="nb-NO"/>
              </w:rPr>
              <w:t>[fyll inn]</w:t>
            </w:r>
          </w:p>
        </w:tc>
      </w:tr>
      <w:tr w:rsidR="004A5F44" w:rsidRPr="00FD476C" w14:paraId="5DAA8567" w14:textId="77777777" w:rsidTr="00E96BD6">
        <w:trPr>
          <w:trHeight w:val="85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EE5D9A8" w14:textId="77777777" w:rsidR="004A5F44" w:rsidRPr="00C932CB" w:rsidRDefault="004A5F44" w:rsidP="00E96BD6">
            <w:pPr>
              <w:rPr>
                <w:rFonts w:eastAsia="Times New Roman"/>
                <w:b/>
                <w:lang w:eastAsia="nb-NO"/>
              </w:rPr>
            </w:pPr>
            <w:r w:rsidRPr="00C932CB">
              <w:rPr>
                <w:rFonts w:eastAsia="Times New Roman"/>
                <w:b/>
                <w:lang w:eastAsia="nb-NO"/>
              </w:rPr>
              <w:t>Adresse</w:t>
            </w:r>
          </w:p>
        </w:tc>
        <w:tc>
          <w:tcPr>
            <w:tcW w:w="6768" w:type="dxa"/>
            <w:vAlign w:val="center"/>
          </w:tcPr>
          <w:p w14:paraId="52DC04A1" w14:textId="77777777" w:rsidR="004A5F44" w:rsidRPr="00FD476C" w:rsidRDefault="004A5F44" w:rsidP="00E96BD6">
            <w:pPr>
              <w:rPr>
                <w:rFonts w:eastAsia="Times New Roman"/>
                <w:highlight w:val="yellow"/>
                <w:lang w:eastAsia="nb-NO"/>
              </w:rPr>
            </w:pPr>
            <w:r w:rsidRPr="00FD476C">
              <w:rPr>
                <w:rFonts w:eastAsia="Times New Roman"/>
                <w:highlight w:val="yellow"/>
                <w:lang w:eastAsia="nb-NO"/>
              </w:rPr>
              <w:t>[fyll inn]</w:t>
            </w:r>
          </w:p>
        </w:tc>
      </w:tr>
      <w:tr w:rsidR="004A5F44" w:rsidRPr="00FD476C" w14:paraId="27BF81C5" w14:textId="77777777" w:rsidTr="00E96BD6">
        <w:trPr>
          <w:trHeight w:val="85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1CCB65A" w14:textId="77777777" w:rsidR="004A5F44" w:rsidRPr="00C932CB" w:rsidRDefault="004A5F44" w:rsidP="00E96BD6">
            <w:pPr>
              <w:rPr>
                <w:rFonts w:eastAsia="Times New Roman"/>
                <w:b/>
                <w:lang w:eastAsia="nb-NO"/>
              </w:rPr>
            </w:pPr>
            <w:r w:rsidRPr="00C932CB">
              <w:rPr>
                <w:rFonts w:eastAsia="Times New Roman"/>
                <w:b/>
                <w:lang w:eastAsia="nb-NO"/>
              </w:rPr>
              <w:t>Postnummer, sted</w:t>
            </w:r>
          </w:p>
        </w:tc>
        <w:tc>
          <w:tcPr>
            <w:tcW w:w="6768" w:type="dxa"/>
            <w:vAlign w:val="center"/>
          </w:tcPr>
          <w:p w14:paraId="557C9726" w14:textId="77777777" w:rsidR="004A5F44" w:rsidRPr="00FD476C" w:rsidRDefault="004A5F44" w:rsidP="00E96BD6">
            <w:pPr>
              <w:rPr>
                <w:rFonts w:eastAsia="Times New Roman"/>
                <w:highlight w:val="yellow"/>
                <w:lang w:eastAsia="nb-NO"/>
              </w:rPr>
            </w:pPr>
            <w:r w:rsidRPr="00FD476C">
              <w:rPr>
                <w:rFonts w:eastAsia="Times New Roman"/>
                <w:highlight w:val="yellow"/>
                <w:lang w:eastAsia="nb-NO"/>
              </w:rPr>
              <w:t>[fyll inn]</w:t>
            </w:r>
          </w:p>
        </w:tc>
      </w:tr>
    </w:tbl>
    <w:p w14:paraId="78E22ACB" w14:textId="77777777" w:rsidR="004A5F44" w:rsidRPr="00FD476C" w:rsidRDefault="004A5F44" w:rsidP="004A5F44">
      <w:pPr>
        <w:spacing w:after="0"/>
        <w:rPr>
          <w:rFonts w:ascii="Verdana" w:eastAsia="Times New Roman" w:hAnsi="Verdana"/>
          <w:lang w:eastAsia="nb-NO"/>
        </w:rPr>
      </w:pPr>
      <w:r w:rsidRPr="00FD476C">
        <w:rPr>
          <w:rFonts w:ascii="Verdana" w:eastAsia="Times New Roman" w:hAnsi="Verdana"/>
          <w:lang w:eastAsia="nb-NO"/>
        </w:rPr>
        <w:t xml:space="preserve"> </w:t>
      </w:r>
    </w:p>
    <w:p w14:paraId="1790B1D9" w14:textId="77777777" w:rsidR="004A5F44" w:rsidRPr="00FD476C" w:rsidRDefault="004A5F44" w:rsidP="004A5F44">
      <w:pPr>
        <w:spacing w:before="240" w:line="276" w:lineRule="auto"/>
        <w:rPr>
          <w:rFonts w:eastAsia="Times New Roman"/>
          <w:lang w:eastAsia="nb-NO"/>
        </w:rPr>
      </w:pPr>
      <w:r w:rsidRPr="00FD476C">
        <w:rPr>
          <w:rFonts w:eastAsia="Times New Roman"/>
          <w:highlight w:val="yellow"/>
          <w:lang w:eastAsia="nb-NO"/>
        </w:rPr>
        <w:t>[</w:t>
      </w:r>
      <w:r>
        <w:rPr>
          <w:rFonts w:eastAsia="Times New Roman"/>
          <w:highlight w:val="yellow"/>
          <w:lang w:eastAsia="nb-NO"/>
        </w:rPr>
        <w:t>navn på foretak</w:t>
      </w:r>
      <w:r w:rsidRPr="00FD476C">
        <w:rPr>
          <w:rFonts w:eastAsia="Times New Roman"/>
          <w:highlight w:val="yellow"/>
          <w:lang w:eastAsia="nb-NO"/>
        </w:rPr>
        <w:t>]</w:t>
      </w:r>
      <w:r w:rsidRPr="00FD476C">
        <w:rPr>
          <w:rFonts w:eastAsia="Times New Roman"/>
          <w:lang w:eastAsia="nb-NO"/>
        </w:rPr>
        <w:t xml:space="preserve"> inngår som underleverandør av leveranser knyttet til </w:t>
      </w:r>
      <w:r w:rsidRPr="00FD476C">
        <w:rPr>
          <w:rFonts w:eastAsia="Times New Roman"/>
          <w:highlight w:val="yellow"/>
          <w:lang w:eastAsia="nb-NO"/>
        </w:rPr>
        <w:t>[sett inn fag/ leveranse]</w:t>
      </w:r>
      <w:r>
        <w:rPr>
          <w:rFonts w:eastAsia="Times New Roman"/>
          <w:lang w:eastAsia="nb-NO"/>
        </w:rPr>
        <w:t xml:space="preserve"> </w:t>
      </w:r>
      <w:r w:rsidRPr="00FD476C">
        <w:rPr>
          <w:rFonts w:eastAsia="Times New Roman"/>
          <w:lang w:eastAsia="nb-NO"/>
        </w:rPr>
        <w:t xml:space="preserve">i forbindelse med </w:t>
      </w:r>
      <w:r w:rsidRPr="00FD476C">
        <w:rPr>
          <w:rFonts w:eastAsia="Times New Roman"/>
          <w:highlight w:val="yellow"/>
          <w:lang w:eastAsia="nb-NO"/>
        </w:rPr>
        <w:t>[</w:t>
      </w:r>
      <w:r>
        <w:rPr>
          <w:rFonts w:eastAsia="Times New Roman"/>
          <w:highlight w:val="yellow"/>
          <w:lang w:eastAsia="nb-NO"/>
        </w:rPr>
        <w:t>navn på Leverandør</w:t>
      </w:r>
      <w:r w:rsidRPr="00FD476C">
        <w:rPr>
          <w:rFonts w:eastAsia="Times New Roman"/>
          <w:highlight w:val="yellow"/>
          <w:lang w:eastAsia="nb-NO"/>
        </w:rPr>
        <w:t>]</w:t>
      </w:r>
      <w:r>
        <w:rPr>
          <w:rFonts w:eastAsia="Times New Roman"/>
          <w:lang w:eastAsia="nb-NO"/>
        </w:rPr>
        <w:t xml:space="preserve"> sitt tilbud i konkurransen </w:t>
      </w:r>
      <w:r w:rsidR="006719AA" w:rsidRPr="006719AA">
        <w:rPr>
          <w:rFonts w:eastAsia="Times New Roman"/>
          <w:highlight w:val="yellow"/>
          <w:lang w:eastAsia="nb-NO"/>
        </w:rPr>
        <w:t>……..</w:t>
      </w:r>
    </w:p>
    <w:p w14:paraId="25038E4D" w14:textId="77777777" w:rsidR="004A5F44" w:rsidRPr="00FD476C" w:rsidRDefault="004A5F44" w:rsidP="004A5F44">
      <w:pPr>
        <w:spacing w:after="0" w:line="276" w:lineRule="auto"/>
        <w:rPr>
          <w:rFonts w:eastAsia="Times New Roman"/>
          <w:sz w:val="24"/>
          <w:lang w:eastAsia="nb-NO"/>
        </w:rPr>
      </w:pPr>
    </w:p>
    <w:p w14:paraId="1476E9DB" w14:textId="77777777" w:rsidR="004A5F44" w:rsidRPr="00FD476C" w:rsidRDefault="004A5F44" w:rsidP="004A5F44">
      <w:pPr>
        <w:spacing w:line="276" w:lineRule="auto"/>
        <w:rPr>
          <w:rFonts w:eastAsia="Times New Roman"/>
          <w:lang w:eastAsia="nb-NO"/>
        </w:rPr>
      </w:pPr>
      <w:r w:rsidRPr="00FD476C">
        <w:rPr>
          <w:rFonts w:eastAsia="Times New Roman"/>
          <w:lang w:eastAsia="nb-NO"/>
        </w:rPr>
        <w:t xml:space="preserve">Det bekreftes at </w:t>
      </w:r>
      <w:r w:rsidRPr="00FD476C">
        <w:rPr>
          <w:rFonts w:eastAsia="Times New Roman"/>
          <w:highlight w:val="yellow"/>
          <w:lang w:eastAsia="nb-NO"/>
        </w:rPr>
        <w:t>[</w:t>
      </w:r>
      <w:r>
        <w:rPr>
          <w:rFonts w:eastAsia="Times New Roman"/>
          <w:highlight w:val="yellow"/>
          <w:lang w:eastAsia="nb-NO"/>
        </w:rPr>
        <w:t>navn på foretak</w:t>
      </w:r>
      <w:r w:rsidRPr="00FD476C">
        <w:rPr>
          <w:rFonts w:eastAsia="Times New Roman"/>
          <w:highlight w:val="yellow"/>
          <w:lang w:eastAsia="nb-NO"/>
        </w:rPr>
        <w:t>]</w:t>
      </w:r>
      <w:r w:rsidRPr="00FD476C">
        <w:rPr>
          <w:rFonts w:eastAsia="Times New Roman"/>
          <w:lang w:eastAsia="nb-NO"/>
        </w:rPr>
        <w:t xml:space="preserve"> forplikter seg til å stille nødvendige ressurser til disposisjon for </w:t>
      </w:r>
      <w:r w:rsidRPr="00FD476C">
        <w:rPr>
          <w:rFonts w:eastAsia="Times New Roman"/>
          <w:highlight w:val="yellow"/>
          <w:lang w:eastAsia="nb-NO"/>
        </w:rPr>
        <w:t>[</w:t>
      </w:r>
      <w:r>
        <w:rPr>
          <w:rFonts w:eastAsia="Times New Roman"/>
          <w:highlight w:val="yellow"/>
          <w:lang w:eastAsia="nb-NO"/>
        </w:rPr>
        <w:t>navn på Leverandør</w:t>
      </w:r>
      <w:r w:rsidRPr="00FD476C">
        <w:rPr>
          <w:rFonts w:eastAsia="Times New Roman"/>
          <w:highlight w:val="yellow"/>
          <w:lang w:eastAsia="nb-NO"/>
        </w:rPr>
        <w:t>]</w:t>
      </w:r>
      <w:r w:rsidRPr="00FD476C">
        <w:rPr>
          <w:rFonts w:eastAsia="Times New Roman"/>
          <w:lang w:eastAsia="nb-NO"/>
        </w:rPr>
        <w:t xml:space="preserve"> i det omfang det er nødvendig for å oppfylle </w:t>
      </w:r>
      <w:r w:rsidRPr="00FD476C">
        <w:rPr>
          <w:rFonts w:eastAsia="Times New Roman"/>
          <w:highlight w:val="yellow"/>
          <w:lang w:eastAsia="nb-NO"/>
        </w:rPr>
        <w:t>[</w:t>
      </w:r>
      <w:r>
        <w:rPr>
          <w:rFonts w:eastAsia="Times New Roman"/>
          <w:highlight w:val="yellow"/>
          <w:lang w:eastAsia="nb-NO"/>
        </w:rPr>
        <w:t>navn på Leverandør</w:t>
      </w:r>
      <w:r w:rsidRPr="00FD476C">
        <w:rPr>
          <w:rFonts w:eastAsia="Times New Roman"/>
          <w:highlight w:val="yellow"/>
          <w:lang w:eastAsia="nb-NO"/>
        </w:rPr>
        <w:t>]</w:t>
      </w:r>
      <w:r w:rsidRPr="00FD476C">
        <w:rPr>
          <w:rFonts w:eastAsia="Times New Roman"/>
          <w:lang w:eastAsia="nb-NO"/>
        </w:rPr>
        <w:t xml:space="preserve"> sine kontraktsforpliktelser ved tildeling av kontrakt.</w:t>
      </w:r>
    </w:p>
    <w:p w14:paraId="30F62DC8" w14:textId="77777777" w:rsidR="004A5F44" w:rsidRDefault="004A5F44" w:rsidP="004A5F44">
      <w:pPr>
        <w:keepLines/>
        <w:tabs>
          <w:tab w:val="left" w:pos="2995"/>
          <w:tab w:val="left" w:pos="3969"/>
          <w:tab w:val="left" w:pos="9360"/>
        </w:tabs>
        <w:spacing w:before="60" w:after="60"/>
        <w:rPr>
          <w:rFonts w:ascii="Verdana" w:eastAsia="Times New Roman" w:hAnsi="Verdana"/>
          <w:lang w:eastAsia="nb-NO"/>
        </w:rPr>
      </w:pPr>
    </w:p>
    <w:p w14:paraId="6F472679" w14:textId="77777777" w:rsidR="004A5F44" w:rsidRDefault="004A5F44" w:rsidP="004A5F44">
      <w:pPr>
        <w:keepLines/>
        <w:tabs>
          <w:tab w:val="left" w:pos="2995"/>
          <w:tab w:val="left" w:pos="3969"/>
          <w:tab w:val="left" w:pos="9360"/>
        </w:tabs>
        <w:spacing w:before="60" w:after="60"/>
        <w:rPr>
          <w:rFonts w:ascii="Verdana" w:eastAsia="Times New Roman" w:hAnsi="Verdana"/>
          <w:lang w:eastAsia="nb-NO"/>
        </w:rPr>
      </w:pPr>
    </w:p>
    <w:p w14:paraId="179BE17A" w14:textId="77777777" w:rsidR="004A5F44" w:rsidRDefault="004A5F44" w:rsidP="004A5F44">
      <w:pPr>
        <w:keepLines/>
        <w:tabs>
          <w:tab w:val="left" w:pos="2995"/>
          <w:tab w:val="left" w:pos="3969"/>
          <w:tab w:val="left" w:pos="9360"/>
        </w:tabs>
        <w:spacing w:before="60" w:after="60"/>
        <w:rPr>
          <w:rFonts w:ascii="Verdana" w:eastAsia="Times New Roman" w:hAnsi="Verdana"/>
          <w:lang w:eastAsia="nb-NO"/>
        </w:rPr>
      </w:pPr>
    </w:p>
    <w:p w14:paraId="5225BFFD" w14:textId="77777777" w:rsidR="004A5F44" w:rsidRPr="00BD6F84" w:rsidRDefault="004A5F44" w:rsidP="004A5F44">
      <w:pPr>
        <w:keepLines/>
        <w:tabs>
          <w:tab w:val="left" w:pos="2995"/>
          <w:tab w:val="left" w:pos="3969"/>
          <w:tab w:val="left" w:pos="9360"/>
        </w:tabs>
        <w:spacing w:before="60" w:after="60"/>
        <w:rPr>
          <w:rFonts w:eastAsia="Times New Roman"/>
          <w:lang w:val="da-DK" w:eastAsia="nb-NO"/>
        </w:rPr>
      </w:pPr>
      <w:r w:rsidRPr="00FD476C">
        <w:rPr>
          <w:rFonts w:eastAsia="Times New Roman"/>
          <w:lang w:val="da-DK" w:eastAsia="nb-NO"/>
        </w:rPr>
        <w:t xml:space="preserve">Sted/dato: </w:t>
      </w:r>
      <w:r w:rsidRPr="00BD6F84">
        <w:rPr>
          <w:rFonts w:eastAsia="Times New Roman"/>
          <w:lang w:val="da-DK" w:eastAsia="nb-NO"/>
        </w:rPr>
        <w:tab/>
      </w:r>
      <w:r w:rsidRPr="00BD6F84">
        <w:rPr>
          <w:rFonts w:eastAsia="Times New Roman"/>
          <w:lang w:val="da-DK" w:eastAsia="nb-NO"/>
        </w:rPr>
        <w:tab/>
      </w:r>
      <w:r w:rsidRPr="00FD476C">
        <w:rPr>
          <w:rFonts w:eastAsia="Times New Roman"/>
          <w:lang w:val="da-DK" w:eastAsia="nb-NO"/>
        </w:rPr>
        <w:t>Daglig leder (sign.)</w:t>
      </w:r>
    </w:p>
    <w:p w14:paraId="0D432F5F" w14:textId="77777777" w:rsidR="004A5F44" w:rsidRDefault="004A5F44" w:rsidP="004A5F44">
      <w:pPr>
        <w:keepLines/>
        <w:tabs>
          <w:tab w:val="left" w:pos="2995"/>
          <w:tab w:val="left" w:pos="3969"/>
          <w:tab w:val="left" w:pos="9360"/>
        </w:tabs>
        <w:spacing w:before="60" w:after="60"/>
        <w:rPr>
          <w:rFonts w:ascii="Verdana" w:eastAsia="Times New Roman" w:hAnsi="Verdana"/>
          <w:lang w:val="da-DK" w:eastAsia="nb-NO"/>
        </w:rPr>
      </w:pPr>
    </w:p>
    <w:p w14:paraId="657CF68C" w14:textId="77777777" w:rsidR="004A5F44" w:rsidRDefault="004A5F44" w:rsidP="004A5F44">
      <w:pPr>
        <w:keepLines/>
        <w:tabs>
          <w:tab w:val="left" w:pos="2995"/>
          <w:tab w:val="left" w:pos="3969"/>
          <w:tab w:val="left" w:pos="9360"/>
        </w:tabs>
        <w:spacing w:before="60" w:after="60"/>
        <w:rPr>
          <w:rFonts w:ascii="Verdana" w:eastAsia="Times New Roman" w:hAnsi="Verdana"/>
          <w:lang w:val="da-DK" w:eastAsia="nb-NO"/>
        </w:rPr>
      </w:pPr>
    </w:p>
    <w:p w14:paraId="060B4B0E" w14:textId="77777777" w:rsidR="004A5F44" w:rsidRPr="004A5F44" w:rsidRDefault="004A5F44" w:rsidP="004A5F44">
      <w:pPr>
        <w:keepLines/>
        <w:tabs>
          <w:tab w:val="left" w:pos="2995"/>
          <w:tab w:val="left" w:pos="3969"/>
          <w:tab w:val="left" w:pos="9360"/>
        </w:tabs>
        <w:spacing w:before="60" w:after="60"/>
        <w:rPr>
          <w:rFonts w:ascii="Verdana" w:eastAsia="Times New Roman" w:hAnsi="Verdana"/>
          <w:lang w:val="da-DK" w:eastAsia="nb-NO"/>
        </w:rPr>
      </w:pPr>
      <w:r>
        <w:rPr>
          <w:rFonts w:ascii="Verdana" w:eastAsia="Times New Roman" w:hAnsi="Verdana"/>
          <w:lang w:val="da-DK" w:eastAsia="nb-NO"/>
        </w:rPr>
        <w:t>___________________</w:t>
      </w:r>
      <w:r>
        <w:rPr>
          <w:rFonts w:ascii="Verdana" w:eastAsia="Times New Roman" w:hAnsi="Verdana"/>
          <w:lang w:val="da-DK" w:eastAsia="nb-NO"/>
        </w:rPr>
        <w:tab/>
      </w:r>
      <w:r>
        <w:rPr>
          <w:rFonts w:ascii="Verdana" w:eastAsia="Times New Roman" w:hAnsi="Verdana"/>
          <w:lang w:val="da-DK" w:eastAsia="nb-NO"/>
        </w:rPr>
        <w:tab/>
        <w:t>_______________________________</w:t>
      </w:r>
      <w:bookmarkEnd w:id="0"/>
      <w:bookmarkEnd w:id="1"/>
    </w:p>
    <w:sectPr w:rsidR="004A5F44" w:rsidRPr="004A5F44" w:rsidSect="0050421F">
      <w:headerReference w:type="even" r:id="rId14"/>
      <w:headerReference w:type="default" r:id="rId15"/>
      <w:footerReference w:type="default" r:id="rId16"/>
      <w:pgSz w:w="11906" w:h="16838" w:code="9"/>
      <w:pgMar w:top="1418" w:right="1418" w:bottom="1418" w:left="1418" w:header="992" w:footer="7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46766" w14:textId="77777777" w:rsidR="00E46334" w:rsidRDefault="00E46334" w:rsidP="00E966EA">
      <w:r>
        <w:separator/>
      </w:r>
    </w:p>
  </w:endnote>
  <w:endnote w:type="continuationSeparator" w:id="0">
    <w:p w14:paraId="54D9C295" w14:textId="77777777" w:rsidR="00E46334" w:rsidRDefault="00E46334" w:rsidP="00E9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5051099"/>
      <w:docPartObj>
        <w:docPartGallery w:val="Page Numbers (Bottom of Page)"/>
        <w:docPartUnique/>
      </w:docPartObj>
    </w:sdtPr>
    <w:sdtEndPr/>
    <w:sdtContent>
      <w:p w14:paraId="522DC72F" w14:textId="77777777" w:rsidR="004C1ACD" w:rsidRDefault="009D2053" w:rsidP="00E966EA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5FA"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C95F7" w14:textId="77777777" w:rsidR="00E46334" w:rsidRDefault="00E46334" w:rsidP="00E966EA">
      <w:r>
        <w:separator/>
      </w:r>
    </w:p>
  </w:footnote>
  <w:footnote w:type="continuationSeparator" w:id="0">
    <w:p w14:paraId="00D23299" w14:textId="77777777" w:rsidR="00E46334" w:rsidRDefault="00E46334" w:rsidP="00E9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24F14" w14:textId="77777777" w:rsidR="00FA00D1" w:rsidRPr="003B2EAE" w:rsidRDefault="00FA00D1" w:rsidP="00E966EA">
    <w:pPr>
      <w:pStyle w:val="Topptekst"/>
    </w:pPr>
    <w:r>
      <w:rPr>
        <w:lang w:eastAsia="nb-NO"/>
      </w:rPr>
      <w:drawing>
        <wp:anchor distT="0" distB="0" distL="114300" distR="114300" simplePos="0" relativeHeight="251662336" behindDoc="0" locked="0" layoutInCell="1" allowOverlap="1" wp14:anchorId="5E84668C" wp14:editId="185EF4C2">
          <wp:simplePos x="0" y="0"/>
          <wp:positionH relativeFrom="page">
            <wp:posOffset>8492490</wp:posOffset>
          </wp:positionH>
          <wp:positionV relativeFrom="page">
            <wp:posOffset>2928435</wp:posOffset>
          </wp:positionV>
          <wp:extent cx="8902065" cy="309181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ifi_full_beskjæ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02065" cy="309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609C49" w14:textId="77777777" w:rsidR="00FA00D1" w:rsidRDefault="0079189B" w:rsidP="00E966EA">
    <w:pPr>
      <w:pStyle w:val="Topptekst"/>
    </w:pPr>
    <w:r>
      <w:drawing>
        <wp:inline distT="0" distB="0" distL="0" distR="0" wp14:anchorId="0DE07F89" wp14:editId="78896210">
          <wp:extent cx="2042160" cy="567055"/>
          <wp:effectExtent l="0" t="0" r="0" b="4445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2160" cy="567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D59C" w14:textId="77777777" w:rsidR="004C1ACD" w:rsidRDefault="004C1ACD" w:rsidP="00E966E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F919" w14:textId="77777777" w:rsidR="0050421F" w:rsidRPr="00F444CD" w:rsidRDefault="00F444CD" w:rsidP="00F444CD">
    <w:pPr>
      <w:pStyle w:val="Topptekst"/>
      <w:pBdr>
        <w:bottom w:val="single" w:sz="4" w:space="1" w:color="auto"/>
      </w:pBdr>
      <w:rPr>
        <w:sz w:val="18"/>
      </w:rPr>
    </w:pPr>
    <w:r w:rsidRPr="004C1ACD">
      <w:rPr>
        <w:sz w:val="18"/>
      </w:rPr>
      <w:t xml:space="preserve">Statlig fellesavtale </w:t>
    </w:r>
    <w:r w:rsidR="00F260C7" w:rsidRPr="004C1ACD">
      <w:rPr>
        <w:sz w:val="18"/>
      </w:rPr>
      <w:t>om kjøp av</w:t>
    </w:r>
    <w:r w:rsidR="004C1ACD" w:rsidRPr="004C1ACD">
      <w:rPr>
        <w:sz w:val="18"/>
      </w:rPr>
      <w:t xml:space="preserve"> forbruksmateriell</w:t>
    </w:r>
    <w:r w:rsidR="004C1ACD">
      <w:rPr>
        <w:sz w:val="18"/>
      </w:rPr>
      <w:t xml:space="preserve"> </w:t>
    </w:r>
    <w:r w:rsidR="00F260C7"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82775B"/>
    <w:multiLevelType w:val="multilevel"/>
    <w:tmpl w:val="2AC89E44"/>
    <w:lvl w:ilvl="0">
      <w:start w:val="1"/>
      <w:numFmt w:val="decimal"/>
      <w:lvlText w:val="%1"/>
      <w:lvlJc w:val="left"/>
      <w:pPr>
        <w:ind w:left="1848" w:hanging="432"/>
      </w:pPr>
    </w:lvl>
    <w:lvl w:ilvl="1">
      <w:start w:val="1"/>
      <w:numFmt w:val="decimal"/>
      <w:lvlText w:val="%1.%2"/>
      <w:lvlJc w:val="left"/>
      <w:pPr>
        <w:ind w:left="1142" w:hanging="576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430" w:hanging="864"/>
      </w:pPr>
    </w:lvl>
    <w:lvl w:ilvl="4">
      <w:start w:val="1"/>
      <w:numFmt w:val="decimal"/>
      <w:lvlText w:val="%1.%2.%3.%4.%5"/>
      <w:lvlJc w:val="left"/>
      <w:pPr>
        <w:ind w:left="1574" w:hanging="1008"/>
      </w:pPr>
    </w:lvl>
    <w:lvl w:ilvl="5">
      <w:start w:val="1"/>
      <w:numFmt w:val="decimal"/>
      <w:lvlText w:val="%1.%2.%3.%4.%5.%6"/>
      <w:lvlJc w:val="left"/>
      <w:pPr>
        <w:ind w:left="1718" w:hanging="1152"/>
      </w:pPr>
    </w:lvl>
    <w:lvl w:ilvl="6">
      <w:start w:val="1"/>
      <w:numFmt w:val="decimal"/>
      <w:lvlText w:val="%1.%2.%3.%4.%5.%6.%7"/>
      <w:lvlJc w:val="left"/>
      <w:pPr>
        <w:ind w:left="1862" w:hanging="1296"/>
      </w:pPr>
    </w:lvl>
    <w:lvl w:ilvl="7">
      <w:start w:val="1"/>
      <w:numFmt w:val="decimal"/>
      <w:lvlText w:val="%1.%2.%3.%4.%5.%6.%7.%8"/>
      <w:lvlJc w:val="left"/>
      <w:pPr>
        <w:ind w:left="2006" w:hanging="1440"/>
      </w:pPr>
    </w:lvl>
    <w:lvl w:ilvl="8">
      <w:start w:val="1"/>
      <w:numFmt w:val="decimal"/>
      <w:lvlText w:val="%1.%2.%3.%4.%5.%6.%7.%8.%9"/>
      <w:lvlJc w:val="left"/>
      <w:pPr>
        <w:ind w:left="2150" w:hanging="1584"/>
      </w:pPr>
    </w:lvl>
  </w:abstractNum>
  <w:abstractNum w:abstractNumId="13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442391"/>
    <w:multiLevelType w:val="multilevel"/>
    <w:tmpl w:val="5BA0838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64928476">
    <w:abstractNumId w:val="14"/>
  </w:num>
  <w:num w:numId="2" w16cid:durableId="432939761">
    <w:abstractNumId w:val="19"/>
  </w:num>
  <w:num w:numId="3" w16cid:durableId="1473132521">
    <w:abstractNumId w:val="13"/>
  </w:num>
  <w:num w:numId="4" w16cid:durableId="993605890">
    <w:abstractNumId w:val="8"/>
  </w:num>
  <w:num w:numId="5" w16cid:durableId="1762798979">
    <w:abstractNumId w:val="3"/>
  </w:num>
  <w:num w:numId="6" w16cid:durableId="541599547">
    <w:abstractNumId w:val="2"/>
  </w:num>
  <w:num w:numId="7" w16cid:durableId="124977927">
    <w:abstractNumId w:val="1"/>
  </w:num>
  <w:num w:numId="8" w16cid:durableId="97255964">
    <w:abstractNumId w:val="0"/>
  </w:num>
  <w:num w:numId="9" w16cid:durableId="177815418">
    <w:abstractNumId w:val="9"/>
  </w:num>
  <w:num w:numId="10" w16cid:durableId="1951667221">
    <w:abstractNumId w:val="7"/>
  </w:num>
  <w:num w:numId="11" w16cid:durableId="1363940008">
    <w:abstractNumId w:val="6"/>
  </w:num>
  <w:num w:numId="12" w16cid:durableId="1886288003">
    <w:abstractNumId w:val="5"/>
  </w:num>
  <w:num w:numId="13" w16cid:durableId="715854953">
    <w:abstractNumId w:val="4"/>
  </w:num>
  <w:num w:numId="14" w16cid:durableId="81724768">
    <w:abstractNumId w:val="18"/>
  </w:num>
  <w:num w:numId="15" w16cid:durableId="1481583068">
    <w:abstractNumId w:val="18"/>
  </w:num>
  <w:num w:numId="16" w16cid:durableId="1754470281">
    <w:abstractNumId w:val="12"/>
  </w:num>
  <w:num w:numId="17" w16cid:durableId="541987518">
    <w:abstractNumId w:val="10"/>
  </w:num>
  <w:num w:numId="18" w16cid:durableId="1160927704">
    <w:abstractNumId w:val="16"/>
  </w:num>
  <w:num w:numId="19" w16cid:durableId="2092503319">
    <w:abstractNumId w:val="17"/>
  </w:num>
  <w:num w:numId="20" w16cid:durableId="1354844110">
    <w:abstractNumId w:val="11"/>
  </w:num>
  <w:num w:numId="21" w16cid:durableId="14804899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069"/>
    <w:rsid w:val="00025EB6"/>
    <w:rsid w:val="000B6832"/>
    <w:rsid w:val="00144F61"/>
    <w:rsid w:val="002235BC"/>
    <w:rsid w:val="002468F9"/>
    <w:rsid w:val="00266146"/>
    <w:rsid w:val="00282ACC"/>
    <w:rsid w:val="003B2EAE"/>
    <w:rsid w:val="003C37B5"/>
    <w:rsid w:val="003C5698"/>
    <w:rsid w:val="003F5B6F"/>
    <w:rsid w:val="004410CC"/>
    <w:rsid w:val="00465A26"/>
    <w:rsid w:val="00496F1A"/>
    <w:rsid w:val="004A5F44"/>
    <w:rsid w:val="004C1ACD"/>
    <w:rsid w:val="004E129E"/>
    <w:rsid w:val="0050421F"/>
    <w:rsid w:val="00507B0B"/>
    <w:rsid w:val="00542587"/>
    <w:rsid w:val="005478AF"/>
    <w:rsid w:val="00575C0F"/>
    <w:rsid w:val="00575C21"/>
    <w:rsid w:val="00581A8D"/>
    <w:rsid w:val="00630B37"/>
    <w:rsid w:val="006719AA"/>
    <w:rsid w:val="00685069"/>
    <w:rsid w:val="00685A12"/>
    <w:rsid w:val="0069351C"/>
    <w:rsid w:val="00711457"/>
    <w:rsid w:val="00715A7C"/>
    <w:rsid w:val="00746114"/>
    <w:rsid w:val="0076598F"/>
    <w:rsid w:val="00770431"/>
    <w:rsid w:val="00773438"/>
    <w:rsid w:val="00774B14"/>
    <w:rsid w:val="00780633"/>
    <w:rsid w:val="0079189B"/>
    <w:rsid w:val="007A6756"/>
    <w:rsid w:val="0081617B"/>
    <w:rsid w:val="00836C56"/>
    <w:rsid w:val="00866260"/>
    <w:rsid w:val="00931F6B"/>
    <w:rsid w:val="009450D3"/>
    <w:rsid w:val="009665FA"/>
    <w:rsid w:val="00974511"/>
    <w:rsid w:val="00977BED"/>
    <w:rsid w:val="009914C4"/>
    <w:rsid w:val="009A0B53"/>
    <w:rsid w:val="009A421F"/>
    <w:rsid w:val="009D2053"/>
    <w:rsid w:val="00A375CB"/>
    <w:rsid w:val="00A64EDD"/>
    <w:rsid w:val="00A7439F"/>
    <w:rsid w:val="00B11CC4"/>
    <w:rsid w:val="00B74F85"/>
    <w:rsid w:val="00B825F8"/>
    <w:rsid w:val="00BE7765"/>
    <w:rsid w:val="00C2412F"/>
    <w:rsid w:val="00C578DB"/>
    <w:rsid w:val="00CA6F23"/>
    <w:rsid w:val="00CC2A26"/>
    <w:rsid w:val="00DA0968"/>
    <w:rsid w:val="00DA13E2"/>
    <w:rsid w:val="00DC5A6C"/>
    <w:rsid w:val="00DD1EDA"/>
    <w:rsid w:val="00DF1AEF"/>
    <w:rsid w:val="00E46334"/>
    <w:rsid w:val="00E547D7"/>
    <w:rsid w:val="00E71CA5"/>
    <w:rsid w:val="00E7726E"/>
    <w:rsid w:val="00E966EA"/>
    <w:rsid w:val="00ED14DB"/>
    <w:rsid w:val="00F260C7"/>
    <w:rsid w:val="00F444CD"/>
    <w:rsid w:val="00F63169"/>
    <w:rsid w:val="00FA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C27D6"/>
  <w15:chartTrackingRefBased/>
  <w15:docId w15:val="{F9EB068A-5217-4467-811D-400EA15F7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EA"/>
    <w:pPr>
      <w:spacing w:before="120" w:after="120" w:line="300" w:lineRule="atLeast"/>
    </w:pPr>
    <w:rPr>
      <w:rFonts w:ascii="Arial" w:hAnsi="Arial" w:cs="Arial"/>
      <w:noProof/>
      <w:color w:val="231F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5A12"/>
    <w:pPr>
      <w:keepNext/>
      <w:keepLines/>
      <w:numPr>
        <w:numId w:val="15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685A12"/>
    <w:pPr>
      <w:keepNext/>
      <w:keepLines/>
      <w:numPr>
        <w:ilvl w:val="1"/>
        <w:numId w:val="14"/>
      </w:numPr>
      <w:spacing w:before="40"/>
      <w:outlineLvl w:val="1"/>
    </w:pPr>
    <w:rPr>
      <w:rFonts w:eastAsiaTheme="majorEastAsia" w:cstheme="majorBidi"/>
      <w:b/>
      <w:color w:val="auto"/>
      <w:sz w:val="28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5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85A12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685A12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685A12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685A12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685A12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685A12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basedOn w:val="Standardskriftforavsnitt"/>
    <w:link w:val="Overskrift2"/>
    <w:rsid w:val="00685A12"/>
    <w:rPr>
      <w:rFonts w:ascii="Arial" w:eastAsiaTheme="majorEastAsia" w:hAnsi="Arial" w:cstheme="majorBidi"/>
      <w:b/>
      <w:noProof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  <w:sz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  <w:sz w:val="3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  <w:sz w:val="3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  <w:sz w:val="3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noProof w:val="0"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noProof w:val="0"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noProof w:val="0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noProof w:val="0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noProof w:val="0"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noProof w:val="0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DA0968"/>
    <w:pPr>
      <w:numPr>
        <w:numId w:val="0"/>
      </w:numPr>
      <w:spacing w:before="360" w:after="240" w:line="240" w:lineRule="auto"/>
      <w:outlineLvl w:val="1"/>
    </w:pPr>
    <w:rPr>
      <w:rFonts w:asciiTheme="minorHAnsi" w:eastAsia="Times New Roman" w:hAnsiTheme="minorHAnsi"/>
      <w:caps/>
      <w:smallCaps/>
      <w:noProof w:val="0"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7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noProof w:val="0"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noProof w:val="0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DA0968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noProof w:val="0"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DA0968"/>
    <w:pPr>
      <w:spacing w:after="0"/>
    </w:pPr>
  </w:style>
  <w:style w:type="paragraph" w:customStyle="1" w:styleId="Stil5">
    <w:name w:val="Stil5"/>
    <w:basedOn w:val="Avtale3"/>
    <w:autoRedefine/>
    <w:qFormat/>
    <w:rsid w:val="00DA0968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8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noProof w:val="0"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qFormat/>
    <w:rsid w:val="00DA0968"/>
    <w:pPr>
      <w:numPr>
        <w:numId w:val="19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qFormat/>
    <w:rsid w:val="00DA0968"/>
    <w:pPr>
      <w:numPr>
        <w:numId w:val="20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qFormat/>
    <w:rsid w:val="00DA0968"/>
    <w:pPr>
      <w:numPr>
        <w:numId w:val="21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-jami\Downloads\Bilag%2010%20Mal%20for%20Forpliktelseserkl&#230;ri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4A271A0ECC40D59B3650573E7B00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053D98E-E7F4-4777-AD54-C5F09D18A3DA}"/>
      </w:docPartPr>
      <w:docPartBody>
        <w:p w:rsidR="00AC5960" w:rsidRDefault="00AC5960">
          <w:pPr>
            <w:pStyle w:val="E34A271A0ECC40D59B3650573E7B0014"/>
          </w:pPr>
          <w:r w:rsidRPr="00931F6B">
            <w:rPr>
              <w:rStyle w:val="UndertittelTegn"/>
            </w:rPr>
            <w:t>[Beskrivelse]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960"/>
    <w:rsid w:val="000C08B3"/>
    <w:rsid w:val="00135996"/>
    <w:rsid w:val="003C37B5"/>
    <w:rsid w:val="0069351C"/>
    <w:rsid w:val="00AC5960"/>
    <w:rsid w:val="00B825F8"/>
    <w:rsid w:val="00DF1AEF"/>
    <w:rsid w:val="00E5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pPr>
      <w:spacing w:before="120" w:after="120" w:line="460" w:lineRule="atLeast"/>
    </w:pPr>
    <w:rPr>
      <w:rFonts w:ascii="Arial" w:eastAsiaTheme="minorHAnsi" w:hAnsi="Arial" w:cs="Arial"/>
      <w:noProof/>
      <w:color w:val="231F20"/>
      <w:kern w:val="0"/>
      <w:sz w:val="30"/>
      <w:szCs w:val="22"/>
      <w:lang w:eastAsia="en-US"/>
      <w14:ligatures w14:val="none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Arial" w:eastAsiaTheme="minorHAnsi" w:hAnsi="Arial" w:cs="Arial"/>
      <w:noProof/>
      <w:color w:val="231F20"/>
      <w:kern w:val="0"/>
      <w:sz w:val="30"/>
      <w:szCs w:val="22"/>
      <w:lang w:eastAsia="en-US"/>
      <w14:ligatures w14:val="none"/>
    </w:rPr>
  </w:style>
  <w:style w:type="paragraph" w:customStyle="1" w:styleId="E34A271A0ECC40D59B3650573E7B0014">
    <w:name w:val="E34A271A0ECC40D59B3650573E7B00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</root>
</file>

<file path=customXml/item2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39FE704F80C14DA225DF2A1DC23842" ma:contentTypeVersion="5" ma:contentTypeDescription="Opprett et nytt dokument." ma:contentTypeScope="" ma:versionID="f5cfe426263be32d3c4b035f13666782">
  <xsd:schema xmlns:xsd="http://www.w3.org/2001/XMLSchema" xmlns:xs="http://www.w3.org/2001/XMLSchema" xmlns:p="http://schemas.microsoft.com/office/2006/metadata/properties" xmlns:ns2="5371e8e2-a9e8-46df-a91b-761db99c8728" xmlns:ns3="adbb2028-43e6-4cc2-a67b-7a6125cf5ee2" targetNamespace="http://schemas.microsoft.com/office/2006/metadata/properties" ma:root="true" ma:fieldsID="d346f7d7a04dd9bd73cde3236fd8dbf8" ns2:_="" ns3:_="">
    <xsd:import namespace="5371e8e2-a9e8-46df-a91b-761db99c8728"/>
    <xsd:import namespace="adbb2028-43e6-4cc2-a67b-7a6125cf5e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e8e2-a9e8-46df-a91b-761db99c8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2028-43e6-4cc2-a67b-7a6125cf5ee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E9C53-3AA1-4F55-9E8B-7C2BFC0B147D}">
  <ds:schemaRefs/>
</ds:datastoreItem>
</file>

<file path=customXml/itemProps2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3.xml><?xml version="1.0" encoding="utf-8"?>
<ds:datastoreItem xmlns:ds="http://schemas.openxmlformats.org/officeDocument/2006/customXml" ds:itemID="{97085D6C-A022-4223-AB54-4878091EF8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A6C116-6DB7-4209-8634-1A76793F6D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8CCB3C-22DA-4EAB-9829-385EAC221200}"/>
</file>

<file path=docProps/app.xml><?xml version="1.0" encoding="utf-8"?>
<Properties xmlns="http://schemas.openxmlformats.org/officeDocument/2006/extended-properties" xmlns:vt="http://schemas.openxmlformats.org/officeDocument/2006/docPropsVTypes">
  <Template>Bilag 10 Mal for Forpliktelseserklæring</Template>
  <TotalTime>1</TotalTime>
  <Pages>2</Pages>
  <Words>200</Words>
  <Characters>1064</Characters>
  <Application>Microsoft Office Word</Application>
  <DocSecurity>4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Naila Mirza</dc:creator>
  <cp:keywords/>
  <dc:description/>
  <cp:lastModifiedBy>Jasmin Naila Mirza</cp:lastModifiedBy>
  <cp:revision>2</cp:revision>
  <dcterms:created xsi:type="dcterms:W3CDTF">2026-06-02T11:03:00Z</dcterms:created>
  <dcterms:modified xsi:type="dcterms:W3CDTF">2026-06-02T11:03:00Z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0x010100A739FE704F80C14DA225DF2A1DC23842</vt:lpwstr>
  </property>
  <property fmtid="{D5CDD505-2E9C-101B-9397-08002B2CF9AE}" pid="3" name="MediaServiceImageTags">
    <vt:lpwstr/>
  </property>
  <property fmtid="{D5CDD505-2E9C-101B-9397-08002B2CF9AE}" pid="4" name="Order">
    <vt:r8>131800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